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FENNE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fl.1456-7)</w:t>
      </w:r>
    </w:p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5B0" w:rsidRDefault="005445B0" w:rsidP="005445B0">
      <w:pPr>
        <w:pStyle w:val="NoSpacing"/>
        <w:ind w:left="1440"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1456-7</w:t>
      </w:r>
      <w:r>
        <w:rPr>
          <w:rFonts w:ascii="Times New Roman" w:hAnsi="Times New Roman" w:cs="Times New Roman"/>
          <w:sz w:val="24"/>
          <w:szCs w:val="24"/>
        </w:rPr>
        <w:tab/>
        <w:t>He, Sir Thomas Tyrell(q.v.)</w:t>
      </w:r>
      <w:r>
        <w:rPr>
          <w:rFonts w:ascii="Times New Roman" w:hAnsi="Times New Roman" w:cs="Times New Roman"/>
          <w:sz w:val="24"/>
          <w:szCs w:val="24"/>
        </w:rPr>
        <w:t xml:space="preserve"> and Sir Miles Stapleton</w:t>
      </w:r>
      <w:r>
        <w:rPr>
          <w:rFonts w:ascii="Times New Roman" w:hAnsi="Times New Roman" w:cs="Times New Roman"/>
          <w:sz w:val="24"/>
          <w:szCs w:val="24"/>
        </w:rPr>
        <w:t xml:space="preserve">(q.v.) granted lands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Belchamp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Otten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Belchamp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Ethelbert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Foxearth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Essex, to John Picard, clerk(q.v.).</w:t>
      </w:r>
    </w:p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LR 14/1097)</w:t>
      </w:r>
    </w:p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445B0" w:rsidRDefault="005445B0" w:rsidP="005445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sectPr w:rsidR="006B2F86" w:rsidRPr="005445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5B0" w:rsidRDefault="005445B0" w:rsidP="00E71FC3">
      <w:pPr>
        <w:spacing w:after="0" w:line="240" w:lineRule="auto"/>
      </w:pPr>
      <w:r>
        <w:separator/>
      </w:r>
    </w:p>
  </w:endnote>
  <w:endnote w:type="continuationSeparator" w:id="0">
    <w:p w:rsidR="005445B0" w:rsidRDefault="005445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5B0" w:rsidRDefault="005445B0" w:rsidP="00E71FC3">
      <w:pPr>
        <w:spacing w:after="0" w:line="240" w:lineRule="auto"/>
      </w:pPr>
      <w:r>
        <w:separator/>
      </w:r>
    </w:p>
  </w:footnote>
  <w:footnote w:type="continuationSeparator" w:id="0">
    <w:p w:rsidR="005445B0" w:rsidRDefault="005445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5B0"/>
    <w:rsid w:val="005445B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256A2"/>
  <w15:chartTrackingRefBased/>
  <w15:docId w15:val="{E1AB8ECA-D0DC-4C38-B54C-A3BE1D05F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2016-03-02T20:48:00Z</dcterms:created>
  <dcterms:modified xsi:type="dcterms:W3CDTF">2016-03-02T20:49:00Z</dcterms:modified>
</cp:coreProperties>
</file>